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b9ea4fa" w14:textId="b9ea4fa">
      <w:pPr>
        <w15:collapsed w:val="false"/>
      </w:pPr>
      <w:bookmarkStart w:name="_GoBack" w:id="0"/>
      <w:bookmarkEnd w:id="0"/>
      <w:r>
        <w:t>REPUBLIKA HRVATSKA</w:t>
      </w:r>
    </w:p>
    <w:p w:rsidR="000202C5" w:rsidP="000202C5" w:rsidRDefault="000202C5">
      <w:r>
        <w:t>TRGOVAČKI SUD U RIJECI</w:t>
      </w:r>
    </w:p>
    <w:p w:rsidR="006F5E1E" w:rsidP="000202C5" w:rsidRDefault="006F5E1E"/>
    <w:p w:rsidR="000202C5" w:rsidP="000202C5" w:rsidRDefault="000202C5">
      <w:pPr>
        <w:jc w:val="center"/>
      </w:pPr>
      <w:r>
        <w:t>Z A P I S N I K</w:t>
      </w:r>
    </w:p>
    <w:p w:rsidR="000202C5" w:rsidP="000202C5" w:rsidRDefault="000202C5">
      <w:pPr>
        <w:jc w:val="center"/>
      </w:pPr>
      <w:r>
        <w:t xml:space="preserve">od </w:t>
      </w:r>
      <w:r w:rsidR="0067551D">
        <w:t>2</w:t>
      </w:r>
      <w:r w:rsidR="0000652C">
        <w:t>8</w:t>
      </w:r>
      <w:r w:rsidR="003104DE">
        <w:t>. </w:t>
      </w:r>
      <w:r w:rsidR="0000652C">
        <w:t xml:space="preserve">listopada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8F6A3C" w:rsidR="008F6A3C">
        <w:t>MIA - TT jednostavno društvo s ograničenom odgovornošću za ugostiteljstvo i usluge Rijeka (Grad Rijeka), Antuna Barca 16/A, OIB: 54605098128, MBS: 040348225</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6F5E1E">
      <w:r>
        <w:t xml:space="preserve">Darko Zorc, privremeni stečajni upravitelj </w:t>
      </w:r>
    </w:p>
    <w:p w:rsidR="006F5E1E" w:rsidP="000202C5" w:rsidRDefault="006F5E1E"/>
    <w:p w:rsidR="000202C5" w:rsidP="000202C5" w:rsidRDefault="000202C5">
      <w:r>
        <w:t xml:space="preserve">Početak u </w:t>
      </w:r>
      <w:r w:rsidR="0067551D">
        <w:t>9</w:t>
      </w:r>
      <w:r w:rsidR="00D96CFE">
        <w:t>,</w:t>
      </w:r>
      <w:r w:rsidR="008F6A3C">
        <w:t>00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8F6A3C">
        <w:t>29</w:t>
      </w:r>
      <w:r w:rsidR="007F4E9B">
        <w:t xml:space="preserve">. </w:t>
      </w:r>
      <w:r w:rsidR="008F6A3C">
        <w:t>rujna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67551D">
        <w:t>1</w:t>
      </w:r>
      <w:r w:rsidR="008F6A3C">
        <w:t>6</w:t>
      </w:r>
      <w:r w:rsidR="0067551D">
        <w:t xml:space="preserve">. </w:t>
      </w:r>
      <w:r w:rsidR="008F6A3C">
        <w:t>listopada</w:t>
      </w:r>
      <w:r w:rsidR="009A77E2">
        <w:t xml:space="preserve"> 2020. </w:t>
      </w:r>
      <w:r>
        <w:rPr>
          <w:bCs/>
        </w:rPr>
        <w:t>za utvrditi je kako dužnik nema imovine dostatne za pokriće troškova stečajnog postupka.</w:t>
      </w:r>
      <w:r w:rsidR="0004757C">
        <w:rPr>
          <w:bCs/>
        </w:rPr>
        <w:t xml:space="preserve"> </w:t>
      </w:r>
    </w:p>
    <w:p w:rsidR="006F5E1E" w:rsidP="000202C5" w:rsidRDefault="006F5E1E">
      <w:pPr>
        <w:jc w:val="both"/>
        <w:rPr>
          <w:bCs/>
        </w:rPr>
      </w:pPr>
      <w:r>
        <w:rPr>
          <w:bCs/>
        </w:rPr>
        <w:t xml:space="preserve">Privremeni stečajni upravitelj u cijelosti ustraje pri navodima iz svog izvješća. </w:t>
      </w:r>
    </w:p>
    <w:p w:rsidR="000202C5"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Pr="0067551D" w:rsidR="0067551D">
        <w:rPr>
          <w:bCs/>
        </w:rPr>
        <w:t>5</w:t>
      </w:r>
      <w:r w:rsidR="008F6A3C">
        <w:rPr>
          <w:bCs/>
        </w:rPr>
        <w:t>8</w:t>
      </w:r>
      <w:r w:rsidRPr="0067551D" w:rsidR="0067551D">
        <w:rPr>
          <w:bCs/>
        </w:rPr>
        <w:t xml:space="preserve">.000,00 kn, kojim bi se </w:t>
      </w:r>
      <w:r w:rsidR="008F6A3C">
        <w:rPr>
          <w:bCs/>
        </w:rPr>
        <w:t>obuhvatila n</w:t>
      </w:r>
      <w:r w:rsidRPr="008F6A3C" w:rsidR="008F6A3C">
        <w:rPr>
          <w:bCs/>
        </w:rPr>
        <w:t>agrada za rad privremenog stečajnog upravitelja u b</w:t>
      </w:r>
      <w:r w:rsidR="008F6A3C">
        <w:rPr>
          <w:bCs/>
        </w:rPr>
        <w:t>ru</w:t>
      </w:r>
      <w:r w:rsidRPr="008F6A3C" w:rsidR="008F6A3C">
        <w:rPr>
          <w:bCs/>
        </w:rPr>
        <w:t>to iznosu od 4.000 kn, troškove</w:t>
      </w:r>
      <w:r w:rsidR="008F6A3C">
        <w:rPr>
          <w:bCs/>
        </w:rPr>
        <w:t xml:space="preserve"> </w:t>
      </w:r>
      <w:r w:rsidRPr="008F6A3C" w:rsidR="008F6A3C">
        <w:rPr>
          <w:bCs/>
        </w:rPr>
        <w:t>utvrđenja, procjene i unovčenja dugotrajne imovine Dužn</w:t>
      </w:r>
      <w:r w:rsidR="008F6A3C">
        <w:rPr>
          <w:bCs/>
        </w:rPr>
        <w:t>i</w:t>
      </w:r>
      <w:r w:rsidRPr="008F6A3C" w:rsidR="008F6A3C">
        <w:rPr>
          <w:bCs/>
        </w:rPr>
        <w:t>ka u iznosu od 5.000 kn, troškove</w:t>
      </w:r>
      <w:r w:rsidR="008F6A3C">
        <w:rPr>
          <w:bCs/>
        </w:rPr>
        <w:t xml:space="preserve"> </w:t>
      </w:r>
      <w:r w:rsidRPr="008F6A3C" w:rsidR="008F6A3C">
        <w:rPr>
          <w:bCs/>
        </w:rPr>
        <w:t>naplate potraživanja sudskim putem u iznosu od 20.000 kn, troškove knjigovodstva u iznosu</w:t>
      </w:r>
      <w:r w:rsidR="008F6A3C">
        <w:rPr>
          <w:bCs/>
        </w:rPr>
        <w:t xml:space="preserve"> </w:t>
      </w:r>
      <w:r w:rsidRPr="008F6A3C" w:rsidR="008F6A3C">
        <w:rPr>
          <w:bCs/>
        </w:rPr>
        <w:t>od 10.000 kn, izrade žiga u iznosu 200 kn, promjene podataka u Državnom zavodu za</w:t>
      </w:r>
      <w:r w:rsidR="008F6A3C">
        <w:rPr>
          <w:bCs/>
        </w:rPr>
        <w:t xml:space="preserve"> </w:t>
      </w:r>
      <w:r w:rsidRPr="008F6A3C" w:rsidR="008F6A3C">
        <w:rPr>
          <w:bCs/>
        </w:rPr>
        <w:t>statistiku u iznosu od 100 kn, otvaranja, vođenja i zatvaranja žiro računa u iznosu od 3.000</w:t>
      </w:r>
      <w:r w:rsidR="008F6A3C">
        <w:rPr>
          <w:bCs/>
        </w:rPr>
        <w:t xml:space="preserve"> </w:t>
      </w:r>
      <w:r w:rsidRPr="008F6A3C" w:rsidR="008F6A3C">
        <w:rPr>
          <w:bCs/>
        </w:rPr>
        <w:t>kn, trošak arhiviranja dokumentacije u iznosu od 3.000 kn, materijalne troškove rada</w:t>
      </w:r>
      <w:r w:rsidR="008F6A3C">
        <w:rPr>
          <w:bCs/>
        </w:rPr>
        <w:t xml:space="preserve"> </w:t>
      </w:r>
      <w:r w:rsidRPr="008F6A3C" w:rsidR="008F6A3C">
        <w:rPr>
          <w:bCs/>
        </w:rPr>
        <w:t>stečajnog upravitelja 2.000 kn te sudske i upravne pristojbe u iznosu od 700</w:t>
      </w:r>
      <w:r w:rsidR="008F6A3C">
        <w:rPr>
          <w:bCs/>
        </w:rPr>
        <w:t>,00</w:t>
      </w:r>
      <w:r w:rsidRPr="008F6A3C" w:rsidR="008F6A3C">
        <w:rPr>
          <w:bCs/>
        </w:rPr>
        <w:t xml:space="preserve"> kn</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8F6A3C" w:rsidR="008F6A3C">
        <w:t>MIA - TT jednostavno društvo s ograničenom odgovornošću za ugostiteljstvo i usluge Rijeka (Grad Rijeka), Antuna Barca 16/A, OIB: 54605098128, MBS: 040348225</w:t>
      </w:r>
      <w:r w:rsidR="008F6A3C">
        <w:t xml:space="preserve"> </w:t>
      </w:r>
      <w:r w:rsidRPr="0031775E" w:rsidR="000202C5">
        <w:t>da u roku od 15 dana uplate predujam za namirenje troškova prethodnoga i otvorenoga stečajnog postupka</w:t>
      </w:r>
      <w:r w:rsidR="000202C5">
        <w:t xml:space="preserve"> u iznosu od </w:t>
      </w:r>
      <w:r w:rsidR="005F1D94">
        <w:t>5</w:t>
      </w:r>
      <w:r w:rsidR="008F6A3C">
        <w:t>8</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8F6A3C" w:rsidR="008F6A3C">
        <w:t xml:space="preserve">MIA - TT jednostavno društvo s </w:t>
      </w:r>
      <w:r w:rsidRPr="008F6A3C" w:rsidR="008F6A3C">
        <w:lastRenderedPageBreak/>
        <w:t>ograničenom odgovornošću za ugostiteljstvo i usluge Rijeka (Grad Rijeka), Antuna Barca 16/A, OIB: 54605098128, MBS: 040348225</w:t>
      </w:r>
      <w:r w:rsidR="000202C5">
        <w:t>.</w:t>
      </w:r>
    </w:p>
    <w:p w:rsidR="006F5E1E" w:rsidP="00DB4047" w:rsidRDefault="006F5E1E">
      <w:pPr>
        <w:jc w:val="both"/>
      </w:pPr>
    </w:p>
    <w:p w:rsidR="000202C5" w:rsidP="000202C5" w:rsidRDefault="000202C5">
      <w:pPr>
        <w:jc w:val="center"/>
      </w:pPr>
      <w:r>
        <w:t>Obrazloženje</w:t>
      </w:r>
    </w:p>
    <w:p w:rsidR="000202C5" w:rsidP="000202C5" w:rsidRDefault="000202C5">
      <w:pPr>
        <w:jc w:val="center"/>
      </w:pPr>
    </w:p>
    <w:p w:rsidR="000202C5" w:rsidP="003C0957" w:rsidRDefault="000202C5">
      <w:pPr>
        <w:ind w:firstLine="708"/>
        <w:jc w:val="both"/>
      </w:pPr>
      <w:r>
        <w:t xml:space="preserve">Dana </w:t>
      </w:r>
      <w:r w:rsidR="009A77E2">
        <w:t xml:space="preserve"> </w:t>
      </w:r>
      <w:r w:rsidR="005F1D94">
        <w:t xml:space="preserve">6. ožujka </w:t>
      </w:r>
      <w:r w:rsidR="007F4E9B">
        <w:t>2</w:t>
      </w:r>
      <w:r w:rsidR="00DB4047">
        <w:t>0</w:t>
      </w:r>
      <w:r w:rsidR="009F388E">
        <w:t>20</w:t>
      </w:r>
      <w:r w:rsidR="00DB4047">
        <w:t>.</w:t>
      </w:r>
      <w:r>
        <w:t xml:space="preserve"> doneseno je rješenje ovog suda posl. br. St-</w:t>
      </w:r>
      <w:r w:rsidR="005F1D94">
        <w:t>1</w:t>
      </w:r>
      <w:r w:rsidR="008F6A3C">
        <w:t>7</w:t>
      </w:r>
      <w:r w:rsidR="005F1D94">
        <w:t>3/2020</w:t>
      </w:r>
      <w:r w:rsidR="001E3354">
        <w:t>-</w:t>
      </w:r>
      <w:r w:rsidR="005F1D94">
        <w:t>3</w:t>
      </w:r>
      <w:r>
        <w:t xml:space="preserve"> kojim je pokrenut prethodni postupak radi utvrđivanja uvjeta za otvaranje stečajnog postupka nad dužnikom.</w:t>
      </w:r>
    </w:p>
    <w:p w:rsidR="000202C5" w:rsidP="003C0957" w:rsidRDefault="000202C5">
      <w:pPr>
        <w:ind w:firstLine="708"/>
        <w:jc w:val="both"/>
      </w:pPr>
      <w:r>
        <w:t>Uvidom u</w:t>
      </w:r>
      <w:r w:rsidR="005F1D94">
        <w:t xml:space="preserve"> izvješće privremenog stečajnog upravitelja od </w:t>
      </w:r>
      <w:r w:rsidR="008F6A3C">
        <w:t xml:space="preserve">16. listopada </w:t>
      </w:r>
      <w:r w:rsidR="005F1D94">
        <w:t>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8F6A3C" w:rsidR="008F6A3C">
        <w:rPr>
          <w:bCs/>
        </w:rPr>
        <w:t>58.000,00 kn, kojim bi se obuhvatila nagrada za rad privremenog stečajnog upravitelja u bruto iznosu od 4.000 kn, troškove utvrđenja, procjene i unovčenja dugotrajne imovine Dužnika u iznosu od 5.000 kn, troškove naplate potraživanja sudskim putem u iznosu od 20.000 kn, troškove knjigovodstva u iznosu od 10.000 kn, izrade žiga u iznosu 200 kn, promjene podataka u Državnom zavodu za statistiku u iznosu od 100 kn, otvaranja, vođenja i zatvaranja žiro računa u iznosu od 3.000 kn, trošak arhiviranja dokumentacije u iznosu od 3.000 kn, materijalne troškove rada stečajnog upravitelja 2.000 kn te sudske i upravne pristojbe u iznosu od 700</w:t>
      </w:r>
      <w:r w:rsidR="008F6A3C">
        <w:rPr>
          <w:bCs/>
        </w:rPr>
        <w:t>,00</w:t>
      </w:r>
      <w:r w:rsidRPr="008F6A3C" w:rsidR="008F6A3C">
        <w:rPr>
          <w:bCs/>
        </w:rPr>
        <w:t xml:space="preserve"> kn</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8F6A3C">
        <w:t>28. listopada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563B">
        <w:t>9,</w:t>
      </w:r>
      <w:r w:rsidR="008F6A3C">
        <w:t>0</w:t>
      </w:r>
      <w:r w:rsidR="00C94A48">
        <w:t>5</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17D32" w:rsidRDefault="00317D32">
      <w:r>
        <w:separator/>
      </w:r>
    </w:p>
  </w:endnote>
  <w:endnote w:type="continuationSeparator" w:id="0">
    <w:p w:rsidR="00317D32" w:rsidRDefault="00317D3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F34246">
          <w:rPr>
            <w:noProof/>
          </w:rPr>
          <w:t>1</w:t>
        </w:r>
        <w:r>
          <w:fldChar w:fldCharType="end"/>
        </w:r>
      </w:p>
    </w:sdtContent>
  </w:sdt>
  <w:p w:rsidR="0029394F" w:rsidRDefault="00F34246">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17D32" w:rsidRDefault="00317D32">
      <w:r>
        <w:separator/>
      </w:r>
    </w:p>
  </w:footnote>
  <w:footnote w:type="continuationSeparator" w:id="0">
    <w:p w:rsidR="00317D32" w:rsidRDefault="00317D3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00652C">
      <w:t>17</w:t>
    </w:r>
    <w:r w:rsidR="0067551D">
      <w:t>3</w:t>
    </w:r>
    <w:r w:rsidR="009F388E">
      <w:t>/20</w:t>
    </w:r>
    <w:r w:rsidR="0067551D">
      <w:t>20</w:t>
    </w:r>
  </w:p>
  <w:p w:rsidR="002C0587" w:rsidP="002C0587" w:rsidRDefault="00F34246">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120BEC"/>
    <w:rsid w:val="00127634"/>
    <w:rsid w:val="001E3354"/>
    <w:rsid w:val="00205767"/>
    <w:rsid w:val="00236578"/>
    <w:rsid w:val="00251EDF"/>
    <w:rsid w:val="00256B25"/>
    <w:rsid w:val="0026351A"/>
    <w:rsid w:val="00267BBB"/>
    <w:rsid w:val="00290DAC"/>
    <w:rsid w:val="002C1343"/>
    <w:rsid w:val="002E348A"/>
    <w:rsid w:val="003104DE"/>
    <w:rsid w:val="00317D32"/>
    <w:rsid w:val="00323A66"/>
    <w:rsid w:val="00337948"/>
    <w:rsid w:val="003541B1"/>
    <w:rsid w:val="003C0957"/>
    <w:rsid w:val="003E001C"/>
    <w:rsid w:val="0043563B"/>
    <w:rsid w:val="00440E38"/>
    <w:rsid w:val="004E4488"/>
    <w:rsid w:val="004F6C16"/>
    <w:rsid w:val="00520689"/>
    <w:rsid w:val="0058505A"/>
    <w:rsid w:val="005D6877"/>
    <w:rsid w:val="005E3134"/>
    <w:rsid w:val="005F1D94"/>
    <w:rsid w:val="00657E9A"/>
    <w:rsid w:val="0067551D"/>
    <w:rsid w:val="006F5E1E"/>
    <w:rsid w:val="007226A4"/>
    <w:rsid w:val="0075544D"/>
    <w:rsid w:val="0076139A"/>
    <w:rsid w:val="00763F2D"/>
    <w:rsid w:val="00767262"/>
    <w:rsid w:val="007910B2"/>
    <w:rsid w:val="007A10EB"/>
    <w:rsid w:val="007B6D04"/>
    <w:rsid w:val="007F4E9B"/>
    <w:rsid w:val="00836506"/>
    <w:rsid w:val="0087170D"/>
    <w:rsid w:val="008F6A3C"/>
    <w:rsid w:val="0092198C"/>
    <w:rsid w:val="0094174B"/>
    <w:rsid w:val="00942A0F"/>
    <w:rsid w:val="0096610A"/>
    <w:rsid w:val="00966BCB"/>
    <w:rsid w:val="009A77E2"/>
    <w:rsid w:val="009F388E"/>
    <w:rsid w:val="00AA43BC"/>
    <w:rsid w:val="00AC33FA"/>
    <w:rsid w:val="00AF0A5D"/>
    <w:rsid w:val="00AF2FCB"/>
    <w:rsid w:val="00B93FF3"/>
    <w:rsid w:val="00BA3EB5"/>
    <w:rsid w:val="00C17835"/>
    <w:rsid w:val="00C913F9"/>
    <w:rsid w:val="00C94A48"/>
    <w:rsid w:val="00CD2405"/>
    <w:rsid w:val="00CF48EE"/>
    <w:rsid w:val="00CF5DA0"/>
    <w:rsid w:val="00D1729B"/>
    <w:rsid w:val="00D67E91"/>
    <w:rsid w:val="00D96CFE"/>
    <w:rsid w:val="00DB4047"/>
    <w:rsid w:val="00E0133C"/>
    <w:rsid w:val="00E518D1"/>
    <w:rsid w:val="00E519FC"/>
    <w:rsid w:val="00ED0D53"/>
    <w:rsid w:val="00F1575C"/>
    <w:rsid w:val="00F34246"/>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34246"/>
    <w:rPr>
      <w:color w:val="808080"/>
      <w:bdr w:val="none" w:color="auto" w:sz="0" w:space="0"/>
      <w:shd w:val="clear" w:color="auto" w:fill="auto"/>
    </w:rPr>
  </w:style>
  <w:style w:type="character" w:styleId="eSPISCCParagraphDefaultFont" w:customStyle="true">
    <w:name w:val="eSPIS_CC_Paragraph Default Font"/>
    <w:basedOn w:val="Zadanifontodlomka"/>
    <w:rsid w:val="00F3424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4246"/>
    <w:rPr>
      <w:bdr w:val="none" w:color="auto" w:sz="0" w:space="0"/>
      <w:shd w:val="clear" w:color="auto" w:fill="FFFFCC"/>
      <w:lang w:val="hr-HR"/>
    </w:rPr>
  </w:style>
  <w:style w:type="character" w:styleId="PozadinaSvijetloCrvena" w:customStyle="true">
    <w:name w:val="Pozadina_SvijetloCrvena"/>
    <w:basedOn w:val="eSPISCCParagraphDefaultFont"/>
    <w:rsid w:val="00F3424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3424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34246"/>
    <w:rPr>
      <w:color w:val="808080"/>
      <w:bdr w:color="auto" w:space="0" w:sz="0" w:val="none"/>
      <w:shd w:color="auto" w:fill="auto" w:val="clear"/>
    </w:rPr>
  </w:style>
  <w:style w:customStyle="1" w:styleId="eSPISCCParagraphDefaultFont" w:type="character">
    <w:name w:val="eSPIS_CC_Paragraph Default Font"/>
    <w:basedOn w:val="Zadanifontodlomka"/>
    <w:rsid w:val="00F342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246"/>
    <w:rPr>
      <w:bdr w:color="auto" w:space="0" w:sz="0" w:val="none"/>
      <w:shd w:color="auto" w:fill="FFFFCC" w:val="clear"/>
      <w:lang w:val="hr-HR"/>
    </w:rPr>
  </w:style>
  <w:style w:customStyle="1" w:styleId="PozadinaSvijetloCrvena" w:type="character">
    <w:name w:val="Pozadina_SvijetloCrvena"/>
    <w:basedOn w:val="eSPISCCParagraphDefaultFont"/>
    <w:rsid w:val="00F342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24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2020.</izvorni_sadrzaj>
    <derivirana_varijabla naziv="DomainObject.PlaniraniZavrsetakDatum_1">28. listopada 2020.</derivirana_varijabla>
  </DomainObject.PlaniraniZavrsetakDatum>
  <DomainObject.PlaniraniPocetakDatum>
    <izvorni_sadrzaj>28. listopada 2020.</izvorni_sadrzaj>
    <derivirana_varijabla naziv="DomainObject.PlaniraniPocetakDatum_1">28. listopada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2020.</izvorni_sadrzaj>
    <derivirana_varijabla naziv="DomainObject.Zapisnik.DatumKreiranja_1">28. listopada 2020.</derivirana_varijabla>
  </DomainObject.Zapisnik.DatumKreiranja>
  <DomainObject.Zapisnik.ImovinskaKorist>
    <izvorni_sadrzaj/>
    <derivirana_varijabla naziv="DomainObject.Zapisnik.ImovinskaKorist_1"/>
  </DomainObject.Zapisnik.ImovinskaKorist>
  <DomainObject.Zapisnik.Oznaka>
    <izvorni_sadrzaj>St-173/2020-12</izvorni_sadrzaj>
    <derivirana_varijabla naziv="DomainObject.Zapisnik.Oznaka_1">St-173/2020-12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ožujka 2020.</izvorni_sadrzaj>
    <derivirana_varijabla naziv="DomainObject.Predmet.DatumIzradeOptuznogAkta_1">25. ožujka 2020.</derivirana_varijabla>
  </DomainObject.Predmet.DatumIzradeOptuznogAkta>
  <DomainObject.Predmet.DatumIzradeOptuznogAktaFormated>
    <izvorni_sadrzaj>25.3.2020.</izvorni_sadrzaj>
    <derivirana_varijabla naziv="DomainObject.Predmet.DatumIzradeOptuznogAktaFormated_1">25.3.2020.</derivirana_varijabla>
  </DomainObject.Predmet.DatumIzradeOptuznogAktaFormated>
  <DomainObject.Predmet.DatumOsnivanja>
    <izvorni_sadrzaj>27. ožujka 2020.</izvorni_sadrzaj>
    <derivirana_varijabla naziv="DomainObject.Predmet.DatumOsnivanja_1">27.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ožujka 2020.</izvorni_sadrzaj>
    <derivirana_varijabla naziv="DomainObject.Predmet.DatumPrimitkaOptuznogAkta_1">25.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St-173/2020</izvorni_sadrzaj>
    <derivirana_varijabla naziv="DomainObject.Predmet.OznakaBroj_1">St-173/2020</derivirana_varijabla>
  </DomainObject.Predmet.OznakaBroj>
  <DomainObject.Predmet.OznakaBrojOptuznogAkta>
    <izvorni_sadrzaj>04-06-20-1630</izvorni_sadrzaj>
    <derivirana_varijabla naziv="DomainObject.Predmet.OznakaBrojOptuznogAkta_1">04-06-20-1630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MIA - TT j.d.o.o.  Rijeka</izvorni_sadrzaj>
    <derivirana_varijabla naziv="DomainObject.Predmet.ProtustrankaFormated_1">  MIA - TT j.d.o.o.  Rijeka</derivirana_varijabla>
  </DomainObject.Predmet.ProtustrankaFormated>
  <DomainObject.Predmet.ProtustrankaFormatedOIB>
    <izvorni_sadrzaj>  MIA - TT j.d.o.o.  Rijeka, OIB 54605098128</izvorni_sadrzaj>
    <derivirana_varijabla naziv="DomainObject.Predmet.ProtustrankaFormatedOIB_1">  MIA - TT j.d.o.o.  Rijeka, OIB 54605098128</derivirana_varijabla>
  </DomainObject.Predmet.ProtustrankaFormatedOIB>
  <DomainObject.Predmet.ProtustrankaFormatedWithAdress>
    <izvorni_sadrzaj> MIA - TT j.d.o.o.  Rijeka, Antuna Barca 16a, 51000 Rijeka</izvorni_sadrzaj>
    <derivirana_varijabla naziv="DomainObject.Predmet.ProtustrankaFormatedWithAdress_1"> MIA - TT j.d.o.o.  Rijeka, Antuna Barca 16a, 51000 Rijeka</derivirana_varijabla>
  </DomainObject.Predmet.ProtustrankaFormatedWithAdress>
  <DomainObject.Predmet.ProtustrankaFormatedWithAdressOIB>
    <izvorni_sadrzaj> MIA - TT j.d.o.o.  Rijeka, OIB 54605098128, Antuna Barca 16a, 51000 Rijeka</izvorni_sadrzaj>
    <derivirana_varijabla naziv="DomainObject.Predmet.ProtustrankaFormatedWithAdressOIB_1"> MIA - TT j.d.o.o.  Rijeka, OIB 54605098128, Antuna Barca 16a, 51000 Rijeka</derivirana_varijabla>
  </DomainObject.Predmet.ProtustrankaFormatedWithAdressOIB>
  <DomainObject.Predmet.ProtustrankaWithAdress>
    <izvorni_sadrzaj>MIA - TT j.d.o.o.  Rijeka Antuna Barca 16a, 51000 Rijeka</izvorni_sadrzaj>
    <derivirana_varijabla naziv="DomainObject.Predmet.ProtustrankaWithAdress_1">MIA - TT j.d.o.o.  Rijeka Antuna Barca 16a, 51000 Rijeka</derivirana_varijabla>
  </DomainObject.Predmet.ProtustrankaWithAdress>
  <DomainObject.Predmet.ProtustrankaWithAdressOIB>
    <izvorni_sadrzaj>MIA - TT j.d.o.o.  Rijeka, OIB 54605098128, Antuna Barca 16a, 51000 Rijeka</izvorni_sadrzaj>
    <derivirana_varijabla naziv="DomainObject.Predmet.ProtustrankaWithAdressOIB_1">MIA - TT j.d.o.o.  Rijeka, OIB 54605098128, Antuna Barca 16a, 51000 Rijeka</derivirana_varijabla>
  </DomainObject.Predmet.ProtustrankaWithAdressOIB>
  <DomainObject.Predmet.ProtustrankaNazivFormated>
    <izvorni_sadrzaj>MIA - TT j.d.o.o.  Rijeka</izvorni_sadrzaj>
    <derivirana_varijabla naziv="DomainObject.Predmet.ProtustrankaNazivFormated_1">MIA - TT j.d.o.o.  Rijeka</derivirana_varijabla>
  </DomainObject.Predmet.ProtustrankaNazivFormated>
  <DomainObject.Predmet.ProtustrankaNazivFormatedOIB>
    <izvorni_sadrzaj>MIA - TT j.d.o.o.  Rijeka, OIB 54605098128</izvorni_sadrzaj>
    <derivirana_varijabla naziv="DomainObject.Predmet.ProtustrankaNazivFormatedOIB_1">MIA - TT j.d.o.o.  Rijeka, OIB 54605098128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MIA - TT j.d.o.o.  Rijeka</item>
    </izvorni_sadrzaj>
    <derivirana_varijabla naziv="DomainObject.Predmet.ProtuStrankaListFormated_1">
      <item>MIA - TT j.d.o.o.  Rijeka</item>
    </derivirana_varijabla>
  </DomainObject.Predmet.ProtuStrankaListFormated>
  <DomainObject.Predmet.ProtuStrankaListFormatedOIB>
    <izvorni_sadrzaj>
      <item>MIA - TT j.d.o.o.  Rijeka, OIB 54605098128</item>
    </izvorni_sadrzaj>
    <derivirana_varijabla naziv="DomainObject.Predmet.ProtuStrankaListFormatedOIB_1">
      <item>MIA - TT j.d.o.o.  Rijeka, OIB 54605098128</item>
    </derivirana_varijabla>
  </DomainObject.Predmet.ProtuStrankaListFormatedOIB>
  <DomainObject.Predmet.ProtuStrankaListFormatedWithAdress>
    <izvorni_sadrzaj>
      <item>MIA - TT j.d.o.o.  Rijeka, Antuna Barca 16a, 51000 Rijeka</item>
    </izvorni_sadrzaj>
    <derivirana_varijabla naziv="DomainObject.Predmet.ProtuStrankaListFormatedWithAdress_1">
      <item>MIA - TT j.d.o.o.  Rijeka, Antuna Barca 16a, 51000 Rijeka</item>
    </derivirana_varijabla>
  </DomainObject.Predmet.ProtuStrankaListFormatedWithAdress>
  <DomainObject.Predmet.ProtuStrankaListFormatedWithAdressOIB>
    <izvorni_sadrzaj>
      <item>MIA - TT j.d.o.o.  Rijeka, OIB 54605098128, Antuna Barca 16a, 51000 Rijeka</item>
    </izvorni_sadrzaj>
    <derivirana_varijabla naziv="DomainObject.Predmet.ProtuStrankaListFormatedWithAdressOIB_1">
      <item>MIA - TT j.d.o.o.  Rijeka, OIB 54605098128, Antuna Barca 16a, 51000 Rijeka</item>
    </derivirana_varijabla>
  </DomainObject.Predmet.ProtuStrankaListFormatedWithAdressOIB>
  <DomainObject.Predmet.ProtuStrankaListNazivFormated>
    <izvorni_sadrzaj>
      <item>MIA - TT j.d.o.o.  Rijeka</item>
    </izvorni_sadrzaj>
    <derivirana_varijabla naziv="DomainObject.Predmet.ProtuStrankaListNazivFormated_1">
      <item>MIA - TT j.d.o.o.  Rijeka</item>
    </derivirana_varijabla>
  </DomainObject.Predmet.ProtuStrankaListNazivFormated>
  <DomainObject.Predmet.ProtuStrankaListNazivFormatedOIB>
    <izvorni_sadrzaj>
      <item>MIA - TT j.d.o.o.  Rijeka, OIB 54605098128</item>
    </izvorni_sadrzaj>
    <derivirana_varijabla naziv="DomainObject.Predmet.ProtuStrankaListNazivFormatedOIB_1">
      <item>MIA - TT j.d.o.o.  Rijeka, OIB 54605098128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2020.</izvorni_sadrzaj>
    <derivirana_varijabla naziv="DomainObject.Datum_1">28. listopada 2020.</derivirana_varijabla>
  </DomainObject.Datum>
  <DomainObject.PoslovniBrojDokumenta>
    <izvorni_sadrzaj>St-173/2020-12</izvorni_sadrzaj>
    <derivirana_varijabla naziv="DomainObject.PoslovniBrojDokumenta_1">St-173/2020-12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MIA - TT j.d.o.o.  Rijeka</izvorni_sadrzaj>
    <derivirana_varijabla naziv="DomainObject.Predmet.ProtustrankaIDrugi_1">MIA - TT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MIA - TT j.d.o.o.  Rijeka, OIB 54605098128, Antuna Barca 16a, 51000 Rijeka</izvorni_sadrzaj>
    <derivirana_varijabla naziv="DomainObject.Predmet.ProtustrankaIDrugiAdressOIB_1">MIA - TT j.d.o.o.  Rijeka, OIB 54605098128, Antuna Barca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 TT j.d.o.o.  Rijeka</item>
      <item>FINA  Rijeka</item>
    </izvorni_sadrzaj>
    <derivirana_varijabla naziv="DomainObject.Predmet.SudioniciListNaziv_1">
      <item>MIA - TT j.d.o.o.  Rijeka</item>
      <item>FINA  Rijeka</item>
    </derivirana_varijabla>
  </DomainObject.Predmet.SudioniciListNaziv>
  <DomainObject.Predmet.SudioniciListAdressOIB>
    <izvorni_sadrzaj>
      <item>MIA - TT j.d.o.o.  Rijeka, OIB 54605098128, Antuna Barca 16a,51000 Rijeka</item>
      <item>FINA  Rijeka, OIB 85821130368, Frana Kurelca 8,51000 Rijeka</item>
    </izvorni_sadrzaj>
    <derivirana_varijabla naziv="DomainObject.Predmet.SudioniciListAdressOIB_1">
      <item>MIA - TT j.d.o.o.  Rijeka, OIB 54605098128, Antuna Barca 16a,51000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54605098128</item>
      <item>, OIB 85821130368</item>
    </izvorni_sadrzaj>
    <derivirana_varijabla naziv="DomainObject.Predmet.SudioniciListNazivOIB_1">
      <item>, OIB 54605098128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2020.</izvorni_sadrzaj>
    <derivirana_varijabla naziv="DomainObject.Predmet.DatumPocetkaProcesa_1">27.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5C042-E07C-47F1-9658-AEF1D4B256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781</properties:Words>
  <properties:Characters>4313</properties:Characters>
  <properties:Lines>95</properties:Lines>
  <properties:Paragraphs>33</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2020-10-28T08:04:00Z</dcterms:created>
  <dc:creator>Vera Jelenović</dc:creator>
  <cp:lastModifiedBy>Danijela Fumić</cp:lastModifiedBy>
  <cp:lastPrinted>2020-09-11T07:11:00Z</cp:lastPrinted>
  <dcterms:modified xmlns:xsi="http://www.w3.org/2001/XMLSchema-instance" xsi:type="dcterms:W3CDTF">2020-10-28T08:14:00Z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St-173/2020-12 / Zapisnik - Ročište radi rasprave o uvjetima za otvaranje steč. post. (173 20   zapisnik prethodni poziv predujam nn 71-15.docx)</vt:lpwstr>
  </prop:property>
  <prop:property fmtid="{D5CDD505-2E9C-101B-9397-08002B2CF9AE}" pid="5" name="CC_coloring">
    <vt:bool>false</vt:bool>
  </prop:property>
</prop:Properties>
</file>